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Stoke-on-Trent Central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Stoke-on-Trent Central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Stoke-on-Trent Central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Stoke-on-Trent Central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Stoke-on-Trent Central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Stoke-on-Trent Central are estimated to have a score of 1-2 on the PGSI (low-risk gambling), whilst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70.0% </w:t>
      </w:r>
      <w:r w:rsidRPr="004747BF">
        <w:rPr>
          <w:rFonts w:ascii="Libre Franklin Light" w:eastAsia="Times New Roman" w:hAnsi="Libre Franklin Light" w:cs="Calibri Light"/>
        </w:rPr>
        <w:t xml:space="preserve">of those respondents classified as PGSI 8+ in Stoke-on-Trent Central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Stoke-on-Trent Central is estimated to be </w:t>
      </w:r>
      <w:r w:rsidRPr="00773DF7">
        <w:rPr>
          <w:rFonts w:ascii="Libre Franklin Light" w:eastAsia="Times New Roman" w:hAnsi="Libre Franklin Light" w:cs="Calibri Light"/>
          <w:b/>
          <w:bCs/>
          <w:color w:val="C45911" w:themeColor="accent2" w:themeShade="BF"/>
        </w:rPr>
        <w:t xml:space="preserve">£4,480,567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Stoke-on-Trent Central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21.6%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Stoke-on-Trent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Stoke-on-Trent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Stoke-on-Trent Central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oke-on-Trent Centra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Stoke-on-Trent Central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oke-on-Trent Centra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Stoke-on-Trent Central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Stoke-on-Trent Central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oke-on-Trent Centra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Stoke-on-Trent Central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Stoke-on-Trent Central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Stoke-on-Trent Central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Stoke-on-Trent Central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Stoke-on-Trent Central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Stoke-on-Trent Central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£4,480,567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Stoke-on-Trent Central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£72,981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£1,509,290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£108,120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£30,409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£55,749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£2,704,018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£4,480,567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Stoke-on-Trent Central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Stoke-on-Trent Central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Stoke-on-Trent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Stoke-on-Trent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Stoke-on-Trent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Stoke-on-Trent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Stoke-on-Trent Central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Stoke-on-Trent Central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Stoke-on-Trent Central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Stoke-on-Trent Central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Stoke-on-Trent Central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Stoke-on-Trent Central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AFD5864-CC9B-4304-9DB2-4399B90A6F6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